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0DBC9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KYRKEBY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C7C7D12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5ED6E737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71145A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6A5B4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Pagrave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Hethersett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Norfolk(q.v.).</w:t>
      </w:r>
    </w:p>
    <w:p w14:paraId="7BAF982B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6DA927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FEF6A2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48B143" w14:textId="77777777" w:rsidR="00244B14" w:rsidRDefault="00244B14" w:rsidP="00244B14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May 2021</w:t>
      </w:r>
    </w:p>
    <w:p w14:paraId="0074A6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BBB1A" w14:textId="77777777" w:rsidR="00244B14" w:rsidRDefault="00244B14" w:rsidP="009139A6">
      <w:r>
        <w:separator/>
      </w:r>
    </w:p>
  </w:endnote>
  <w:endnote w:type="continuationSeparator" w:id="0">
    <w:p w14:paraId="7F26A446" w14:textId="77777777" w:rsidR="00244B14" w:rsidRDefault="00244B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EDD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087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F7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DBD7D" w14:textId="77777777" w:rsidR="00244B14" w:rsidRDefault="00244B14" w:rsidP="009139A6">
      <w:r>
        <w:separator/>
      </w:r>
    </w:p>
  </w:footnote>
  <w:footnote w:type="continuationSeparator" w:id="0">
    <w:p w14:paraId="52601121" w14:textId="77777777" w:rsidR="00244B14" w:rsidRDefault="00244B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EA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94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03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B14"/>
    <w:rsid w:val="000666E0"/>
    <w:rsid w:val="00244B1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7E88C"/>
  <w15:chartTrackingRefBased/>
  <w15:docId w15:val="{165B9A2E-398E-423D-BD87-B4FB5678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4B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2021-07-08T19:25:00Z</dcterms:created>
  <dcterms:modified xsi:type="dcterms:W3CDTF">2021-07-08T19:25:00Z</dcterms:modified>
</cp:coreProperties>
</file>